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4E3DE3" w:rsidTr="004E3DE3" w14:paraId="3856660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E3DE3" w:rsidRDefault="004E3DE3" w14:paraId="596B5727" w14:textId="662A8CA2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3DE3" w:rsidRDefault="004E3DE3" w14:paraId="05FB60A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4E3DE3" w:rsidRDefault="004E3DE3" w14:paraId="17B7358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4E3DE3" w:rsidRDefault="004E3DE3" w14:paraId="6A8CDCC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4E3DE3" w:rsidRDefault="004E3DE3" w14:paraId="38FF61C4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4E3DE3" w:rsidP="004E3DE3" w:rsidRDefault="004E3DE3" w14:paraId="65943157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4E3DE3" w:rsidP="004E3DE3" w:rsidRDefault="004E3DE3" w14:paraId="0135D5EA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4E3DE3" w:rsidP="004E3DE3" w:rsidRDefault="004E3DE3" w14:paraId="095C166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St-2434/2019</w:t>
      </w:r>
    </w:p>
    <w:p w:rsidR="004E3DE3" w:rsidP="004E3DE3" w:rsidRDefault="004E3DE3" w14:paraId="2CD511B7" w14:textId="77777777">
      <w:pPr>
        <w:tabs>
          <w:tab w:val="left" w:pos="709"/>
        </w:tabs>
      </w:pPr>
      <w:r>
        <w:t xml:space="preserve"> </w:t>
      </w:r>
    </w:p>
    <w:p w:rsidR="004E3DE3" w:rsidP="004E3DE3" w:rsidRDefault="004E3DE3" w14:paraId="05156EB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4E3DE3" w:rsidP="004E3DE3" w:rsidRDefault="004E3DE3" w14:paraId="22451A6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4E3DE3" w:rsidP="004E3DE3" w:rsidRDefault="004E3DE3" w14:paraId="501331FB" w14:textId="77777777">
      <w:pPr>
        <w:tabs>
          <w:tab w:val="left" w:pos="709"/>
        </w:tabs>
      </w:pPr>
    </w:p>
    <w:p w:rsidR="004E3DE3" w:rsidP="004E3DE3" w:rsidRDefault="004E3DE3" w14:paraId="0B7147B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4E3DE3" w:rsidP="004E3DE3" w:rsidRDefault="004E3DE3" w14:paraId="13D9B57E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4E3DE3" w:rsidP="004E3DE3" w:rsidRDefault="004E3DE3" w14:paraId="22144D1C" w14:textId="77777777">
      <w:pPr>
        <w:tabs>
          <w:tab w:val="left" w:pos="709"/>
        </w:tabs>
      </w:pPr>
    </w:p>
    <w:p w:rsidR="004E3DE3" w:rsidP="004E3DE3" w:rsidRDefault="004E3DE3" w14:paraId="7FDEF6B2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4E3DE3" w:rsidP="004E3DE3" w:rsidRDefault="004E3DE3" w14:paraId="27AB0E77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4E3DE3" w:rsidP="004E3DE3" w:rsidRDefault="004E3DE3" w14:paraId="6856B22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4E3DE3" w:rsidP="004E3DE3" w:rsidRDefault="004E3DE3" w14:paraId="60FEB5C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4E3DE3" w:rsidP="004E3DE3" w:rsidRDefault="004E3DE3" w14:paraId="26915590" w14:textId="77777777">
      <w:pPr>
        <w:tabs>
          <w:tab w:val="left" w:pos="709"/>
        </w:tabs>
      </w:pPr>
    </w:p>
    <w:p w:rsidR="004E3DE3" w:rsidP="004E3DE3" w:rsidRDefault="004E3DE3" w14:paraId="308C31DB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4E3DE3" w:rsidP="004E3DE3" w:rsidRDefault="004E3DE3" w14:paraId="0D616F69" w14:textId="77777777">
      <w:pPr>
        <w:tabs>
          <w:tab w:val="left" w:pos="709"/>
        </w:tabs>
        <w:jc w:val="both"/>
      </w:pPr>
    </w:p>
    <w:p w:rsidR="004E3DE3" w:rsidP="004E3DE3" w:rsidRDefault="004E3DE3" w14:paraId="6DFBC23E" w14:textId="77777777">
      <w:pPr>
        <w:tabs>
          <w:tab w:val="left" w:pos="709"/>
        </w:tabs>
      </w:pPr>
      <w:r>
        <w:t xml:space="preserve"> </w:t>
      </w:r>
      <w:r>
        <w:tab/>
        <w:t>13. St-2434/2019</w:t>
      </w:r>
    </w:p>
    <w:p w:rsidR="004E3DE3" w:rsidP="004E3DE3" w:rsidRDefault="004E3DE3" w14:paraId="6E57C014" w14:textId="77777777">
      <w:pPr>
        <w:tabs>
          <w:tab w:val="left" w:pos="709"/>
        </w:tabs>
      </w:pPr>
    </w:p>
    <w:p w:rsidR="004E3DE3" w:rsidP="004E3DE3" w:rsidRDefault="004E3DE3" w14:paraId="3770AD5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4E3DE3" w:rsidP="004E3DE3" w:rsidRDefault="004E3DE3" w14:paraId="78B68FA2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4E3DE3" w:rsidP="004E3DE3" w:rsidRDefault="004E3DE3" w14:paraId="0EB1406D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4E3DE3" w:rsidP="004E3DE3" w:rsidRDefault="004E3DE3" w14:paraId="410151C4" w14:textId="77777777">
      <w:pPr>
        <w:tabs>
          <w:tab w:val="left" w:pos="709"/>
        </w:tabs>
        <w:jc w:val="both"/>
      </w:pPr>
    </w:p>
    <w:p w:rsidR="004E3DE3" w:rsidP="004E3DE3" w:rsidRDefault="004E3DE3" w14:paraId="6AAAA092" w14:textId="77777777">
      <w:pPr>
        <w:tabs>
          <w:tab w:val="left" w:pos="709"/>
        </w:tabs>
        <w:jc w:val="both"/>
      </w:pPr>
      <w:r>
        <w:t xml:space="preserve">protiv </w:t>
      </w:r>
    </w:p>
    <w:p w:rsidR="004E3DE3" w:rsidP="004E3DE3" w:rsidRDefault="004E3DE3" w14:paraId="2EDEEF1C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4E3DE3" w:rsidP="004E3DE3" w:rsidRDefault="004E3DE3" w14:paraId="3987D87E" w14:textId="77777777">
      <w:pPr>
        <w:tabs>
          <w:tab w:val="left" w:pos="709"/>
        </w:tabs>
        <w:ind w:left="708"/>
        <w:jc w:val="both"/>
      </w:pPr>
      <w:r>
        <w:tab/>
        <w:t>EURO Trans-</w:t>
      </w:r>
      <w:proofErr w:type="spellStart"/>
      <w:r>
        <w:t>Trade</w:t>
      </w:r>
      <w:proofErr w:type="spellEnd"/>
      <w:r>
        <w:t xml:space="preserve"> jednostavno društvo s ograničenom odgovornošću za trgovinu i usluge, Zagreb, </w:t>
      </w:r>
      <w:proofErr w:type="spellStart"/>
      <w:r>
        <w:t>Folnegovićava</w:t>
      </w:r>
      <w:proofErr w:type="spellEnd"/>
      <w:r>
        <w:t xml:space="preserve"> 1 C, OIB: 80563232689</w:t>
      </w:r>
    </w:p>
    <w:p w:rsidR="004E3DE3" w:rsidP="004E3DE3" w:rsidRDefault="004E3DE3" w14:paraId="2B893304" w14:textId="77777777">
      <w:pPr>
        <w:tabs>
          <w:tab w:val="left" w:pos="709"/>
        </w:tabs>
        <w:ind w:left="708"/>
        <w:jc w:val="both"/>
      </w:pPr>
    </w:p>
    <w:p w:rsidR="004E3DE3" w:rsidP="004E3DE3" w:rsidRDefault="004E3DE3" w14:paraId="4976E0BE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4E3DE3" w:rsidP="004E3DE3" w:rsidRDefault="004E3DE3" w14:paraId="7098AD04" w14:textId="77777777">
      <w:pPr>
        <w:tabs>
          <w:tab w:val="left" w:pos="709"/>
        </w:tabs>
        <w:jc w:val="both"/>
      </w:pPr>
    </w:p>
    <w:p w:rsidR="004E3DE3" w:rsidP="004E3DE3" w:rsidRDefault="004E3DE3" w14:paraId="2C32640C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4E3DE3" w:rsidP="004E3DE3" w:rsidRDefault="004E3DE3" w14:paraId="2434E1EC" w14:textId="77777777">
      <w:pPr>
        <w:tabs>
          <w:tab w:val="left" w:pos="709"/>
        </w:tabs>
      </w:pPr>
    </w:p>
    <w:p w:rsidR="004E3DE3" w:rsidP="004E3DE3" w:rsidRDefault="004E3DE3" w14:paraId="1BCBF21A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4E3DE3" w:rsidP="004E3DE3" w:rsidRDefault="004E3DE3" w14:paraId="7A13A157" w14:textId="77777777">
      <w:pPr>
        <w:tabs>
          <w:tab w:val="left" w:pos="709"/>
        </w:tabs>
      </w:pPr>
    </w:p>
    <w:p w:rsidR="004E3DE3" w:rsidP="004E3DE3" w:rsidRDefault="004E3DE3" w14:paraId="5E2174E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4E3DE3" w:rsidP="004E3DE3" w:rsidRDefault="004E3DE3" w14:paraId="448E83C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4E3DE3" w:rsidP="004E3DE3" w:rsidRDefault="004E3DE3" w14:paraId="2A625C89" w14:textId="77777777">
      <w:pPr>
        <w:tabs>
          <w:tab w:val="left" w:pos="709"/>
        </w:tabs>
      </w:pPr>
    </w:p>
    <w:p w:rsidR="00942A2A" w:rsidP="003D06B2" w:rsidRDefault="00942A2A" w14:paraId="07718F60" w14:textId="07718F60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3DE3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E3DE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3DE3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3DE3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3DE3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3DE3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4E3DE3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E3DE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4E3DE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E3D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DE3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DE3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DE3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DE3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4E3DE3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3D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3DE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07382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2434</izvorni_sadrzaj>
    <derivirana_varijabla naziv="DomainObject.Predmet.Broj_1">2434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St-2434/2019</izvorni_sadrzaj>
    <derivirana_varijabla naziv="DomainObject.Predmet.OznakaBroj_1">St-2434/2019</derivirana_varijabla>
  </DomainObject.Predmet.OznakaBroj>
  <DomainObject.Predmet.OznakaBrojOptuznogAkta>
    <izvorni_sadrzaj>04-06-19-4155</izvorni_sadrzaj>
    <derivirana_varijabla naziv="DomainObject.Predmet.OznakaBrojOptuznogAkta_1">04-06-19-4155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Trans-Trade jednostavno društvo s ograničenom odgovornošću za trgovinu i usluge</izvorni_sadrzaj>
    <derivirana_varijabla naziv="DomainObject.Predmet.ProtustrankaFormated_1">  EURO Trans-Trade jednostavno društvo s ograničenom odgovornošću za trgovinu i usluge</derivirana_varijabla>
  </DomainObject.Predmet.ProtustrankaFormated>
  <DomainObject.Predmet.ProtustrankaFormatedOIB>
    <izvorni_sadrzaj>  EURO Trans-Trade jednostavno društvo s ograničenom odgovornošću za trgovinu i usluge, OIB 80563232689</izvorni_sadrzaj>
    <derivirana_varijabla naziv="DomainObject.Predmet.ProtustrankaFormatedOIB_1">  EURO Trans-Trade jednostavno društvo s ograničenom odgovornošću za trgovinu i usluge, OIB 80563232689</derivirana_varijabla>
  </DomainObject.Predmet.ProtustrankaFormatedOIB>
  <DomainObject.Predmet.ProtustrankaFormatedWithAdress>
    <izvorni_sadrzaj> EURO Trans-Trade jednostavno društvo s ograničenom odgovornošću za trgovinu i usluge, Folnegovićeva 1 C, 10000 Zagreb</izvorni_sadrzaj>
    <derivirana_varijabla naziv="DomainObject.Predmet.ProtustrankaFormatedWithAdress_1"> EURO Trans-Trade jednostavno društvo s ograničenom odgovornošću za trgovinu i usluge, Folnegovićeva 1 C, 10000 Zagreb</derivirana_varijabla>
  </DomainObject.Predmet.ProtustrankaFormatedWithAdress>
  <DomainObject.Predmet.ProtustrankaFormatedWithAdressOIB>
    <izvorni_sadrzaj> EURO Trans-Trade jednostavno društvo s ograničenom odgovornošću za trgovinu i usluge, OIB 80563232689, Folnegovićeva 1 C, 10000 Zagreb</izvorni_sadrzaj>
    <derivirana_varijabla naziv="DomainObject.Predmet.ProtustrankaFormatedWithAdressOIB_1"> EURO Trans-Trade jednostavno društvo s ograničenom odgovornošću za trgovinu i usluge, OIB 80563232689, Folnegovićeva 1 C, 10000 Zagreb</derivirana_varijabla>
  </DomainObject.Predmet.ProtustrankaFormatedWithAdressOIB>
  <DomainObject.Predmet.ProtustrankaWithAdress>
    <izvorni_sadrzaj>EURO Trans-Trade jednostavno društvo s ograničenom odgovornošću za trgovinu i usluge Folnegovićeva 1 C, 10000 Zagreb</izvorni_sadrzaj>
    <derivirana_varijabla naziv="DomainObject.Predmet.ProtustrankaWithAdress_1">EURO Trans-Trade jednostavno društvo s ograničenom odgovornošću za trgovinu i usluge Folnegovićeva 1 C, 10000 Zagreb</derivirana_varijabla>
  </DomainObject.Predmet.ProtustrankaWithAdress>
  <DomainObject.Predmet.ProtustrankaWithAdressOIB>
    <izvorni_sadrzaj>EURO Trans-Trade jednostavno društvo s ograničenom odgovornošću za trgovinu i usluge, OIB 80563232689, Folnegovićeva 1 C, 10000 Zagreb</izvorni_sadrzaj>
    <derivirana_varijabla naziv="DomainObject.Predmet.ProtustrankaWithAdressOIB_1">EURO Trans-Trade jednostavno društvo s ograničenom odgovornošću za trgovinu i usluge, OIB 80563232689, Folnegovićeva 1 C, 10000 Zagreb</derivirana_varijabla>
  </DomainObject.Predmet.ProtustrankaWithAdressOIB>
  <DomainObject.Predmet.ProtustrankaNazivFormated>
    <izvorni_sadrzaj>EURO Trans-Trade jednostavno društvo s ograničenom odgovornošću za trgovinu i usluge</izvorni_sadrzaj>
    <derivirana_varijabla naziv="DomainObject.Predmet.ProtustrankaNazivFormated_1">EURO Trans-Trade jednostavno društvo s ograničenom odgovornošću za trgovinu i usluge</derivirana_varijabla>
  </DomainObject.Predmet.ProtustrankaNazivFormated>
  <DomainObject.Predmet.ProtustrankaNazivFormatedOIB>
    <izvorni_sadrzaj>EURO Trans-Trade jednostavno društvo s ograničenom odgovornošću za trgovinu i usluge, OIB 80563232689</izvorni_sadrzaj>
    <derivirana_varijabla naziv="DomainObject.Predmet.ProtustrankaNazivFormatedOIB_1">EURO Trans-Trade jednostavno društvo s ograničenom odgovornošću za trgovinu i usluge, OIB 80563232689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 Trans-Trade jednostavno društvo s ograničenom odgovornošću za trgovinu i usluge</item>
    </izvorni_sadrzaj>
    <derivirana_varijabla naziv="DomainObject.Predmet.ProtuStrankaListFormated_1">
      <item>EURO Trans-Trade jednostavno društvo s ograničenom odgovornošću za trgovinu i usluge</item>
    </derivirana_varijabla>
  </DomainObject.Predmet.ProtuStrankaListFormated>
  <DomainObject.Predmet.ProtuStrankaListFormatedOIB>
    <izvorni_sadrzaj>
      <item>EURO Trans-Trade jednostavno društvo s ograničenom odgovornošću za trgovinu i usluge, OIB 80563232689</item>
    </izvorni_sadrzaj>
    <derivirana_varijabla naziv="DomainObject.Predmet.ProtuStrankaListFormatedOIB_1">
      <item>EURO Trans-Trade jednostavno društvo s ograničenom odgovornošću za trgovinu i usluge, OIB 80563232689</item>
    </derivirana_varijabla>
  </DomainObject.Predmet.ProtuStrankaListFormatedOIB>
  <DomainObject.Predmet.ProtuStrankaListFormatedWithAdress>
    <izvorni_sadrzaj>
      <item>EURO Trans-Trade jednostavno društvo s ograničenom odgovornošću za trgovinu i usluge, Folnegovićeva 1 C, 10000 Zagreb</item>
    </izvorni_sadrzaj>
    <derivirana_varijabla naziv="DomainObject.Predmet.ProtuStrankaListFormatedWithAdress_1">
      <item>EURO Trans-Trade jednostavno društvo s ograničenom odgovornošću za trgovinu i usluge, Folnegovićeva 1 C, 10000 Zagreb</item>
    </derivirana_varijabla>
  </DomainObject.Predmet.ProtuStrankaListFormatedWithAdress>
  <DomainObject.Predmet.ProtuStrankaListFormatedWithAdressOIB>
    <izvorni_sadrzaj>
      <item>EURO Trans-Trade jednostavno društvo s ograničenom odgovornošću za trgovinu i usluge, OIB 80563232689, Folnegovićeva 1 C, 10000 Zagreb</item>
    </izvorni_sadrzaj>
    <derivirana_varijabla naziv="DomainObject.Predmet.ProtuStrankaListFormatedWithAdressOIB_1">
      <item>EURO Trans-Trade jednostavno društvo s ograničenom odgovornošću za trgovinu i usluge, OIB 80563232689, Folnegovićeva 1 C, 10000 Zagreb</item>
    </derivirana_varijabla>
  </DomainObject.Predmet.ProtuStrankaListFormatedWithAdressOIB>
  <DomainObject.Predmet.ProtuStrankaListNazivFormated>
    <izvorni_sadrzaj>
      <item>EURO Trans-Trade jednostavno društvo s ograničenom odgovornošću za trgovinu i usluge</item>
    </izvorni_sadrzaj>
    <derivirana_varijabla naziv="DomainObject.Predmet.ProtuStrankaListNazivFormated_1">
      <item>EURO Trans-Trade jednostavno društvo s ograničenom odgovornošću za trgovinu i usluge</item>
    </derivirana_varijabla>
  </DomainObject.Predmet.ProtuStrankaListNazivFormated>
  <DomainObject.Predmet.ProtuStrankaListNazivFormatedOIB>
    <izvorni_sadrzaj>
      <item>EURO Trans-Trade jednostavno društvo s ograničenom odgovornošću za trgovinu i usluge, OIB 80563232689</item>
    </izvorni_sadrzaj>
    <derivirana_varijabla naziv="DomainObject.Predmet.ProtuStrankaListNazivFormatedOIB_1">
      <item>EURO Trans-Trade jednostavno društvo s ograničenom odgovornošću za trgovinu i usluge, OIB 80563232689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 Trans-Trade jednostavno društvo s ograničenom odgovornošću za trgovinu i usluge</izvorni_sadrzaj>
    <derivirana_varijabla naziv="DomainObject.Predmet.ProtustrankaIDrugi_1">EURO Trans-Trade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EURO Trans-Trade jednostavno društvo s ograničenom odgovornošću za trgovinu i usluge, OIB 80563232689, Folnegovićeva 1 C, 10000 Zagreb</izvorni_sadrzaj>
    <derivirana_varijabla naziv="DomainObject.Predmet.ProtustrankaIDrugiAdressOIB_1">EURO Trans-Trade jednostavno društvo s ograničenom odgovornošću za trgovinu i usluge, OIB 80563232689, Folnegovićeva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Trans-Trade jednostavno društvo s ograničenom odgovornošću za trgovinu i usluge</item>
      <item>Financijska agencija</item>
    </izvorni_sadrzaj>
    <derivirana_varijabla naziv="DomainObject.Predmet.SudioniciListNaziv_1">
      <item>EURO Trans-Trade jednostavno društvo s ograničenom odgovornošću za trgovinu i usluge</item>
      <item>Financijska agencija</item>
    </derivirana_varijabla>
  </DomainObject.Predmet.SudioniciListNaziv>
  <DomainObject.Predmet.SudioniciListAdressOIB>
    <izvorni_sadrzaj>
      <item>EURO Trans-Trade jednostavno društvo s ograničenom odgovornošću za trgovinu i usluge, OIB 80563232689, Folnegovićeva 1 C,10000 Zagreb</item>
      <item>Financijska agencija, OIB 85821130368, TRG SVIBANJSKIH ŽRTAVA 1995. 1,10000 Zagreb</item>
    </izvorni_sadrzaj>
    <derivirana_varijabla naziv="DomainObject.Predmet.SudioniciListAdressOIB_1">
      <item>EURO Trans-Trade jednostavno društvo s ograničenom odgovornošću za trgovinu i usluge, OIB 80563232689, Folnegovićeva 1 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80563232689</item>
      <item>, OIB 85821130368</item>
    </izvorni_sadrzaj>
    <derivirana_varijabla naziv="DomainObject.Predmet.SudioniciListNazivOIB_1">
      <item>, OIB 80563232689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878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